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43F955" w14:textId="04C0D651" w:rsidR="00F3703F" w:rsidRDefault="00F3703F" w:rsidP="003A0842">
      <w:pPr>
        <w:rPr>
          <w:b/>
          <w:bCs/>
        </w:rPr>
      </w:pPr>
      <w:bookmarkStart w:id="0" w:name="_GoBack"/>
      <w:bookmarkEnd w:id="0"/>
      <w:r>
        <w:rPr>
          <w:b/>
          <w:bCs/>
        </w:rPr>
        <w:t>Meta:</w:t>
      </w:r>
    </w:p>
    <w:p w14:paraId="18921C04" w14:textId="77777777" w:rsidR="00F3703F" w:rsidRDefault="00F3703F" w:rsidP="003A0842">
      <w:pPr>
        <w:rPr>
          <w:b/>
          <w:bCs/>
        </w:rPr>
      </w:pPr>
    </w:p>
    <w:p w14:paraId="34EA2056" w14:textId="5BC11010" w:rsidR="003A0842" w:rsidRDefault="003A0842" w:rsidP="003A0842">
      <w:pPr>
        <w:rPr>
          <w:b/>
          <w:bCs/>
        </w:rPr>
      </w:pPr>
      <w:r w:rsidRPr="003A0842">
        <w:rPr>
          <w:b/>
          <w:bCs/>
        </w:rPr>
        <w:t xml:space="preserve">Text: max 125 characters (incl. spaces) </w:t>
      </w:r>
    </w:p>
    <w:p w14:paraId="4C46B1CE" w14:textId="4E694FD0" w:rsidR="003A0842" w:rsidRPr="003A0842" w:rsidRDefault="003A0842" w:rsidP="1B9947D9">
      <w:r>
        <w:t xml:space="preserve">Hoe voorkom jij een </w:t>
      </w:r>
      <w:r w:rsidR="00F3703F">
        <w:t>B</w:t>
      </w:r>
      <w:r>
        <w:t xml:space="preserve">etaal </w:t>
      </w:r>
      <w:r w:rsidR="00F3703F">
        <w:t>L</w:t>
      </w:r>
      <w:r>
        <w:t xml:space="preserve">ater </w:t>
      </w:r>
      <w:r w:rsidR="00F3703F">
        <w:t>K</w:t>
      </w:r>
      <w:r>
        <w:t xml:space="preserve">ater? Check de tips en voorkom schulden. Kijk op jegelddebaas.nl </w:t>
      </w:r>
      <w:r w:rsidR="2AAA6DD9">
        <w:t xml:space="preserve"> </w:t>
      </w:r>
      <w:r w:rsidR="2AAA6DD9" w:rsidRPr="1B9947D9">
        <w:rPr>
          <w:rFonts w:ascii="Calibri" w:eastAsia="Calibri" w:hAnsi="Calibri" w:cs="Calibri"/>
          <w:color w:val="212121"/>
          <w:sz w:val="22"/>
          <w:szCs w:val="22"/>
        </w:rPr>
        <w:t>#betaallaterkater #Rijksoverheid en #jegelddebaas.nl</w:t>
      </w:r>
    </w:p>
    <w:p w14:paraId="1D77ADA3" w14:textId="77777777" w:rsidR="003A0842" w:rsidRPr="003A0842" w:rsidRDefault="003A0842" w:rsidP="003A0842">
      <w:pPr>
        <w:rPr>
          <w:b/>
          <w:bCs/>
        </w:rPr>
      </w:pPr>
    </w:p>
    <w:p w14:paraId="14E74110" w14:textId="77777777" w:rsidR="003A0842" w:rsidRDefault="003A0842" w:rsidP="003A0842">
      <w:pPr>
        <w:rPr>
          <w:b/>
          <w:bCs/>
        </w:rPr>
      </w:pPr>
      <w:r w:rsidRPr="003A0842">
        <w:rPr>
          <w:b/>
          <w:bCs/>
        </w:rPr>
        <w:t>Header: 27 characters (incl. spaces)</w:t>
      </w:r>
    </w:p>
    <w:p w14:paraId="0FED951B" w14:textId="79DD3CDC" w:rsidR="003A0842" w:rsidRPr="003A0842" w:rsidRDefault="573AB0D7" w:rsidP="573AB0D7">
      <w:pPr>
        <w:rPr>
          <w:highlight w:val="yellow"/>
        </w:rPr>
      </w:pPr>
      <w:r w:rsidRPr="573AB0D7">
        <w:rPr>
          <w:highlight w:val="yellow"/>
        </w:rPr>
        <w:t>Betaal Later Kater</w:t>
      </w:r>
    </w:p>
    <w:p w14:paraId="036ABBA8" w14:textId="77777777" w:rsidR="003A0842" w:rsidRPr="003A0842" w:rsidRDefault="003A0842" w:rsidP="003A0842">
      <w:pPr>
        <w:rPr>
          <w:b/>
          <w:bCs/>
        </w:rPr>
      </w:pPr>
    </w:p>
    <w:p w14:paraId="06B7C7AD" w14:textId="77777777" w:rsidR="003A0842" w:rsidRDefault="003A0842" w:rsidP="003A0842">
      <w:pPr>
        <w:rPr>
          <w:b/>
          <w:bCs/>
        </w:rPr>
      </w:pPr>
      <w:r w:rsidRPr="003A0842">
        <w:rPr>
          <w:b/>
          <w:bCs/>
        </w:rPr>
        <w:t>Link Description: 27 characters (incl. spaces)</w:t>
      </w:r>
    </w:p>
    <w:p w14:paraId="16DC0174" w14:textId="51738334" w:rsidR="003A0842" w:rsidRPr="003A0842" w:rsidRDefault="003A0842" w:rsidP="003A0842">
      <w:r w:rsidRPr="003A0842">
        <w:t>Check jegelddebaas.nl</w:t>
      </w:r>
    </w:p>
    <w:p w14:paraId="0C4216B6" w14:textId="77777777" w:rsidR="003A0842" w:rsidRPr="003A0842" w:rsidRDefault="003A0842" w:rsidP="003A0842">
      <w:pPr>
        <w:rPr>
          <w:b/>
          <w:bCs/>
        </w:rPr>
      </w:pPr>
    </w:p>
    <w:p w14:paraId="2ACDD8D2" w14:textId="5373E88D" w:rsidR="009D3FBA" w:rsidRDefault="003A0842" w:rsidP="003A0842">
      <w:pPr>
        <w:rPr>
          <w:b/>
          <w:bCs/>
        </w:rPr>
      </w:pPr>
      <w:r w:rsidRPr="003A0842">
        <w:rPr>
          <w:b/>
          <w:bCs/>
        </w:rPr>
        <w:t>Recommended to deliver a static start-card with max 20%  text in JPG, GIF or PNG</w:t>
      </w:r>
    </w:p>
    <w:p w14:paraId="693312A9" w14:textId="77777777" w:rsidR="00F3703F" w:rsidRDefault="00F3703F" w:rsidP="003A0842">
      <w:pPr>
        <w:pBdr>
          <w:bottom w:val="single" w:sz="6" w:space="1" w:color="auto"/>
        </w:pBdr>
        <w:rPr>
          <w:b/>
          <w:bCs/>
        </w:rPr>
      </w:pPr>
    </w:p>
    <w:p w14:paraId="291462E7" w14:textId="77777777" w:rsidR="00F3703F" w:rsidRDefault="00F3703F" w:rsidP="003A0842">
      <w:pPr>
        <w:rPr>
          <w:b/>
          <w:bCs/>
        </w:rPr>
      </w:pPr>
    </w:p>
    <w:p w14:paraId="7A0C61F3" w14:textId="74EA85B0" w:rsidR="00F3703F" w:rsidRDefault="00F3703F" w:rsidP="003A0842">
      <w:pPr>
        <w:rPr>
          <w:b/>
          <w:bCs/>
        </w:rPr>
      </w:pPr>
      <w:r>
        <w:rPr>
          <w:b/>
          <w:bCs/>
        </w:rPr>
        <w:t>Snapchat:</w:t>
      </w:r>
    </w:p>
    <w:p w14:paraId="402D3CA6" w14:textId="77777777" w:rsidR="00F3703F" w:rsidRDefault="00F3703F" w:rsidP="003A0842">
      <w:pPr>
        <w:rPr>
          <w:b/>
          <w:bCs/>
        </w:rPr>
      </w:pPr>
    </w:p>
    <w:p w14:paraId="22546781" w14:textId="77777777" w:rsidR="00F3703F" w:rsidRDefault="00F3703F" w:rsidP="00F3703F">
      <w:pPr>
        <w:rPr>
          <w:b/>
          <w:bCs/>
        </w:rPr>
      </w:pPr>
      <w:r w:rsidRPr="1B9947D9">
        <w:rPr>
          <w:b/>
          <w:bCs/>
        </w:rPr>
        <w:t>Brand Name: Up to 25 characters with spaces (i.e. company name, movie title, etc.)</w:t>
      </w:r>
    </w:p>
    <w:p w14:paraId="38605550" w14:textId="78663C48" w:rsidR="47B310FC" w:rsidRDefault="47B310FC" w:rsidP="1B9947D9">
      <w:pPr>
        <w:spacing w:line="259" w:lineRule="auto"/>
        <w:rPr>
          <w:rFonts w:ascii="Calibri" w:eastAsia="Calibri" w:hAnsi="Calibri" w:cs="Calibri"/>
          <w:color w:val="212121"/>
          <w:sz w:val="22"/>
          <w:szCs w:val="22"/>
        </w:rPr>
      </w:pPr>
      <w:r>
        <w:t>jegelddebaas.nl</w:t>
      </w:r>
    </w:p>
    <w:p w14:paraId="2C486E1E" w14:textId="77777777" w:rsidR="00F3703F" w:rsidRPr="00F3703F" w:rsidRDefault="00F3703F" w:rsidP="00F3703F">
      <w:pPr>
        <w:rPr>
          <w:b/>
          <w:bCs/>
        </w:rPr>
      </w:pPr>
    </w:p>
    <w:p w14:paraId="52D969CA" w14:textId="4652D339" w:rsidR="00F3703F" w:rsidRDefault="00F3703F" w:rsidP="00F3703F">
      <w:pPr>
        <w:rPr>
          <w:b/>
          <w:bCs/>
        </w:rPr>
      </w:pPr>
      <w:r w:rsidRPr="00F3703F">
        <w:rPr>
          <w:b/>
          <w:bCs/>
        </w:rPr>
        <w:t xml:space="preserve">Headline: Up to 34 characters with spaces </w:t>
      </w:r>
    </w:p>
    <w:p w14:paraId="0E6E7BD0" w14:textId="6B442153" w:rsidR="00F3703F" w:rsidRPr="003A0842" w:rsidRDefault="00F3703F" w:rsidP="00F3703F">
      <w:r>
        <w:t>Voorkom</w:t>
      </w:r>
      <w:r w:rsidRPr="003A0842">
        <w:t xml:space="preserve"> </w:t>
      </w:r>
      <w:r>
        <w:t>een</w:t>
      </w:r>
      <w:r w:rsidRPr="003A0842">
        <w:t xml:space="preserve"> </w:t>
      </w:r>
      <w:r>
        <w:t>B</w:t>
      </w:r>
      <w:r w:rsidRPr="003A0842">
        <w:t xml:space="preserve">etaal </w:t>
      </w:r>
      <w:r>
        <w:t>L</w:t>
      </w:r>
      <w:r w:rsidRPr="003A0842">
        <w:t xml:space="preserve">ater </w:t>
      </w:r>
      <w:r>
        <w:t>K</w:t>
      </w:r>
      <w:r w:rsidRPr="003A0842">
        <w:t>ater</w:t>
      </w:r>
    </w:p>
    <w:p w14:paraId="77886A0F" w14:textId="77777777" w:rsidR="00F3703F" w:rsidRDefault="00F3703F" w:rsidP="00F3703F">
      <w:pPr>
        <w:rPr>
          <w:b/>
          <w:bCs/>
        </w:rPr>
      </w:pPr>
    </w:p>
    <w:p w14:paraId="269A745B" w14:textId="77777777" w:rsidR="00F3703F" w:rsidRPr="00F3703F" w:rsidRDefault="00F3703F" w:rsidP="00F3703F">
      <w:pPr>
        <w:rPr>
          <w:b/>
          <w:bCs/>
        </w:rPr>
      </w:pPr>
    </w:p>
    <w:p w14:paraId="57E00F61" w14:textId="77777777" w:rsidR="00F3703F" w:rsidRPr="00F3703F" w:rsidRDefault="00F3703F" w:rsidP="00F3703F">
      <w:pPr>
        <w:rPr>
          <w:b/>
          <w:bCs/>
        </w:rPr>
      </w:pPr>
      <w:r w:rsidRPr="00F3703F">
        <w:rPr>
          <w:b/>
          <w:bCs/>
        </w:rPr>
        <w:t>Please Note: The Brand Name must reflect the paying Advertiser and cannot be the same as your Headline. Emojis are not permitted in either field.</w:t>
      </w:r>
    </w:p>
    <w:p w14:paraId="4F8B5DE2" w14:textId="49BAD40E" w:rsidR="00F3703F" w:rsidRPr="003A0842" w:rsidRDefault="00F3703F" w:rsidP="00F3703F">
      <w:pPr>
        <w:rPr>
          <w:b/>
          <w:bCs/>
        </w:rPr>
      </w:pPr>
      <w:r w:rsidRPr="00F3703F">
        <w:rPr>
          <w:b/>
          <w:bCs/>
        </w:rPr>
        <w:t>Please keep the upper and lower part of the image free of text (distance r.a. 150 pixels) to prevent cut-off issues.</w:t>
      </w:r>
    </w:p>
    <w:sectPr w:rsidR="00F3703F" w:rsidRPr="003A08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842"/>
    <w:rsid w:val="003A0842"/>
    <w:rsid w:val="005F53BA"/>
    <w:rsid w:val="008022A7"/>
    <w:rsid w:val="009D3FBA"/>
    <w:rsid w:val="009E4BBD"/>
    <w:rsid w:val="00A1097B"/>
    <w:rsid w:val="00CA27BF"/>
    <w:rsid w:val="00F3703F"/>
    <w:rsid w:val="1B9947D9"/>
    <w:rsid w:val="211CB3F0"/>
    <w:rsid w:val="2AAA6DD9"/>
    <w:rsid w:val="47B310FC"/>
    <w:rsid w:val="4D26AC94"/>
    <w:rsid w:val="573AB0D7"/>
    <w:rsid w:val="6A99D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D8D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A08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A08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A08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A08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A08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A08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A08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A08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A08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8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A08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A08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A084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A084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A084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A084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A084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A08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A08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A0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A084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A0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A084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A084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A084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A084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A08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A084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A0842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A08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A08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A08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A08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A08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A08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A08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A08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A08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8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A08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A08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A084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A084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A084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A084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A084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A08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A08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A0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A084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A0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A084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A084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A084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A084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A08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A084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A08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A17614B6</Template>
  <TotalTime>0</TotalTime>
  <Pages>1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Algemene Zaken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Bram Tervoort</dc:creator>
  <cp:lastModifiedBy>Rog, mw. D.</cp:lastModifiedBy>
  <cp:revision>2</cp:revision>
  <dcterms:created xsi:type="dcterms:W3CDTF">2024-03-12T14:46:00Z</dcterms:created>
  <dcterms:modified xsi:type="dcterms:W3CDTF">2024-03-12T14:46:00Z</dcterms:modified>
</cp:coreProperties>
</file>