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1A8811" w14:textId="75B5B8E3" w:rsidR="00723651" w:rsidRPr="00723651" w:rsidRDefault="00723651" w:rsidP="00723651">
      <w:pPr>
        <w:rPr>
          <w:b/>
          <w:bCs/>
        </w:rPr>
      </w:pPr>
      <w:bookmarkStart w:id="0" w:name="_GoBack"/>
      <w:bookmarkEnd w:id="0"/>
      <w:r>
        <w:rPr>
          <w:b/>
          <w:bCs/>
        </w:rPr>
        <w:t>Poll ‘norm’</w:t>
      </w:r>
    </w:p>
    <w:p w14:paraId="1DE2AF5F" w14:textId="77777777" w:rsidR="00723651" w:rsidRDefault="00723651" w:rsidP="00723651">
      <w:pPr>
        <w:rPr>
          <w:b/>
          <w:bCs/>
        </w:rPr>
      </w:pPr>
    </w:p>
    <w:p w14:paraId="1C6EA468" w14:textId="77777777" w:rsidR="00723651" w:rsidRPr="00723651" w:rsidRDefault="00723651" w:rsidP="00723651">
      <w:r w:rsidRPr="00723651">
        <w:t>Copy:</w:t>
      </w:r>
    </w:p>
    <w:p w14:paraId="5BA5FBE7" w14:textId="77777777" w:rsidR="00723651" w:rsidRPr="00723651" w:rsidRDefault="00723651" w:rsidP="00723651">
      <w:pPr>
        <w:rPr>
          <w:b/>
          <w:bCs/>
        </w:rPr>
      </w:pPr>
    </w:p>
    <w:p w14:paraId="09BDA9C2" w14:textId="77777777" w:rsidR="00723651" w:rsidRPr="00723651" w:rsidRDefault="00723651" w:rsidP="00723651">
      <w:r w:rsidRPr="00723651">
        <w:t>Wat denk jij? Hoeveel procent van de jongeren</w:t>
      </w:r>
      <w:r>
        <w:t xml:space="preserve"> </w:t>
      </w:r>
      <w:r w:rsidRPr="00723651">
        <w:t>gebruikt achteraf betalen?</w:t>
      </w:r>
    </w:p>
    <w:p w14:paraId="4C262CFA" w14:textId="7D840495" w:rsidR="00723651" w:rsidRDefault="00723651" w:rsidP="00723651">
      <w:r>
        <w:t>-</w:t>
      </w:r>
    </w:p>
    <w:p w14:paraId="018ED452" w14:textId="77777777" w:rsidR="00723651" w:rsidRPr="00723651" w:rsidRDefault="00723651" w:rsidP="00723651">
      <w:pPr>
        <w:rPr>
          <w:lang w:val="en-GB"/>
        </w:rPr>
      </w:pPr>
      <w:r w:rsidRPr="00723651">
        <w:rPr>
          <w:lang w:val="en-GB"/>
        </w:rPr>
        <w:t>91%</w:t>
      </w:r>
    </w:p>
    <w:p w14:paraId="5F73F593" w14:textId="77777777" w:rsidR="00723651" w:rsidRPr="00723651" w:rsidRDefault="00723651" w:rsidP="00723651">
      <w:pPr>
        <w:rPr>
          <w:lang w:val="en-GB"/>
        </w:rPr>
      </w:pPr>
      <w:r w:rsidRPr="00723651">
        <w:rPr>
          <w:lang w:val="en-GB"/>
        </w:rPr>
        <w:t>72%</w:t>
      </w:r>
    </w:p>
    <w:p w14:paraId="2CDDF75F" w14:textId="7EA0F38C" w:rsidR="00723651" w:rsidRDefault="00723651" w:rsidP="00723651">
      <w:pPr>
        <w:rPr>
          <w:lang w:val="en-GB"/>
        </w:rPr>
      </w:pPr>
      <w:r w:rsidRPr="00723651">
        <w:rPr>
          <w:lang w:val="en-GB"/>
        </w:rPr>
        <w:t>53%</w:t>
      </w:r>
    </w:p>
    <w:p w14:paraId="7B447122" w14:textId="10AA3CEC" w:rsidR="00723651" w:rsidRPr="00723651" w:rsidRDefault="00723651" w:rsidP="00723651">
      <w:r w:rsidRPr="00723651">
        <w:t>29% (juiste antwoord</w:t>
      </w:r>
      <w:r>
        <w:t>)</w:t>
      </w:r>
    </w:p>
    <w:p w14:paraId="430A6A70" w14:textId="77777777" w:rsidR="00723651" w:rsidRDefault="00723651" w:rsidP="00723651">
      <w:pPr>
        <w:rPr>
          <w:b/>
          <w:bCs/>
        </w:rPr>
      </w:pPr>
    </w:p>
    <w:p w14:paraId="5A67BE3E" w14:textId="77777777" w:rsidR="00723651" w:rsidRDefault="00723651" w:rsidP="00723651">
      <w:r>
        <w:rPr>
          <w:b/>
          <w:bCs/>
        </w:rPr>
        <w:t xml:space="preserve">CTA: </w:t>
      </w:r>
      <w:r w:rsidRPr="00723651">
        <w:t>meer informatie</w:t>
      </w:r>
    </w:p>
    <w:p w14:paraId="59D26662" w14:textId="77777777" w:rsidR="00723651" w:rsidRDefault="00723651" w:rsidP="00723651">
      <w:pPr>
        <w:pBdr>
          <w:bottom w:val="single" w:sz="6" w:space="1" w:color="auto"/>
        </w:pBdr>
        <w:rPr>
          <w:b/>
          <w:bCs/>
        </w:rPr>
      </w:pPr>
    </w:p>
    <w:p w14:paraId="0D1470A3" w14:textId="77777777" w:rsidR="00723651" w:rsidRDefault="00723651" w:rsidP="00723651">
      <w:pPr>
        <w:rPr>
          <w:b/>
          <w:bCs/>
        </w:rPr>
      </w:pPr>
    </w:p>
    <w:p w14:paraId="6A4936CC" w14:textId="37D05B85" w:rsidR="00723651" w:rsidRPr="00723651" w:rsidRDefault="00723651" w:rsidP="00723651">
      <w:pPr>
        <w:rPr>
          <w:b/>
          <w:bCs/>
        </w:rPr>
      </w:pPr>
      <w:r>
        <w:rPr>
          <w:b/>
          <w:bCs/>
        </w:rPr>
        <w:t xml:space="preserve">Poll ‘risico’s’ </w:t>
      </w:r>
      <w:r w:rsidRPr="00723651">
        <w:t xml:space="preserve">(percentages </w:t>
      </w:r>
      <w:r>
        <w:t>bij</w:t>
      </w:r>
      <w:r w:rsidRPr="00723651">
        <w:t xml:space="preserve"> de antwoorden tonen)</w:t>
      </w:r>
    </w:p>
    <w:p w14:paraId="15C80D40" w14:textId="77777777" w:rsidR="00723651" w:rsidRDefault="00723651" w:rsidP="00723651">
      <w:pPr>
        <w:rPr>
          <w:b/>
          <w:bCs/>
        </w:rPr>
      </w:pPr>
    </w:p>
    <w:p w14:paraId="36B0FB42" w14:textId="77777777" w:rsidR="00723651" w:rsidRPr="00723651" w:rsidRDefault="00723651" w:rsidP="00723651">
      <w:r w:rsidRPr="00723651">
        <w:t>Copy:</w:t>
      </w:r>
    </w:p>
    <w:p w14:paraId="3EA3F6DB" w14:textId="77777777" w:rsidR="00723651" w:rsidRPr="00723651" w:rsidRDefault="00723651" w:rsidP="00723651">
      <w:pPr>
        <w:rPr>
          <w:b/>
          <w:bCs/>
        </w:rPr>
      </w:pPr>
    </w:p>
    <w:p w14:paraId="082A3753" w14:textId="541E11A8" w:rsidR="00723651" w:rsidRPr="00723651" w:rsidRDefault="00723651" w:rsidP="00723651">
      <w:r w:rsidRPr="00723651">
        <w:t>Wat kan je veel geld kosten met achteraf betalen?</w:t>
      </w:r>
    </w:p>
    <w:p w14:paraId="08F6D01A" w14:textId="7A5DDA13" w:rsidR="00723651" w:rsidRPr="00723651" w:rsidRDefault="00723651" w:rsidP="00723651">
      <w:r>
        <w:t>-</w:t>
      </w:r>
    </w:p>
    <w:p w14:paraId="0A94A770" w14:textId="77777777" w:rsidR="00723651" w:rsidRPr="00723651" w:rsidRDefault="00723651" w:rsidP="00723651">
      <w:r w:rsidRPr="00723651">
        <w:t>Vergeten te retourneren</w:t>
      </w:r>
    </w:p>
    <w:p w14:paraId="03E83A33" w14:textId="77777777" w:rsidR="00723651" w:rsidRPr="00723651" w:rsidRDefault="00723651" w:rsidP="00723651">
      <w:r w:rsidRPr="00723651">
        <w:t>Je e-mails niet checken</w:t>
      </w:r>
    </w:p>
    <w:p w14:paraId="3F2B9D3F" w14:textId="7F0D6714" w:rsidR="00723651" w:rsidRPr="00723651" w:rsidRDefault="00723651" w:rsidP="00723651">
      <w:r w:rsidRPr="00723651">
        <w:t>Vergeten te betalen</w:t>
      </w:r>
    </w:p>
    <w:p w14:paraId="1F3FC3B1" w14:textId="77777777" w:rsidR="00723651" w:rsidRDefault="00723651" w:rsidP="00723651">
      <w:pPr>
        <w:rPr>
          <w:b/>
          <w:bCs/>
        </w:rPr>
      </w:pPr>
    </w:p>
    <w:p w14:paraId="073C54C7" w14:textId="77777777" w:rsidR="00723651" w:rsidRDefault="00723651" w:rsidP="00723651">
      <w:r>
        <w:rPr>
          <w:b/>
          <w:bCs/>
        </w:rPr>
        <w:t xml:space="preserve">CTA: </w:t>
      </w:r>
      <w:r w:rsidRPr="00723651">
        <w:t>meer informatie</w:t>
      </w:r>
    </w:p>
    <w:p w14:paraId="308D166F" w14:textId="77777777" w:rsidR="00723651" w:rsidRDefault="00723651" w:rsidP="00723651">
      <w:pPr>
        <w:pBdr>
          <w:bottom w:val="single" w:sz="6" w:space="1" w:color="auto"/>
        </w:pBdr>
        <w:rPr>
          <w:b/>
          <w:bCs/>
        </w:rPr>
      </w:pPr>
    </w:p>
    <w:p w14:paraId="7440855D" w14:textId="77777777" w:rsidR="00723651" w:rsidRDefault="00723651" w:rsidP="00723651">
      <w:pPr>
        <w:rPr>
          <w:b/>
          <w:bCs/>
        </w:rPr>
      </w:pPr>
    </w:p>
    <w:p w14:paraId="00537776" w14:textId="77777777" w:rsidR="00723651" w:rsidRDefault="00723651" w:rsidP="00723651">
      <w:pPr>
        <w:rPr>
          <w:b/>
          <w:bCs/>
        </w:rPr>
      </w:pPr>
    </w:p>
    <w:p w14:paraId="4C15D61E" w14:textId="27F197EB" w:rsidR="00723651" w:rsidRPr="00723651" w:rsidRDefault="00723651" w:rsidP="00723651">
      <w:r>
        <w:rPr>
          <w:b/>
          <w:bCs/>
        </w:rPr>
        <w:t xml:space="preserve">Poll ‘tips’ </w:t>
      </w:r>
      <w:r w:rsidRPr="00723651">
        <w:t xml:space="preserve">(percentages </w:t>
      </w:r>
      <w:r>
        <w:t>bij</w:t>
      </w:r>
      <w:r w:rsidRPr="00723651">
        <w:t xml:space="preserve"> de antwoorden tonen)</w:t>
      </w:r>
    </w:p>
    <w:p w14:paraId="5C0FCFC8" w14:textId="77777777" w:rsidR="00723651" w:rsidRDefault="00723651" w:rsidP="00723651">
      <w:pPr>
        <w:rPr>
          <w:b/>
          <w:bCs/>
        </w:rPr>
      </w:pPr>
    </w:p>
    <w:p w14:paraId="7CC429C4" w14:textId="1027A5C9" w:rsidR="00723651" w:rsidRPr="00723651" w:rsidRDefault="00723651" w:rsidP="00723651">
      <w:r w:rsidRPr="00723651">
        <w:t>Copy:</w:t>
      </w:r>
    </w:p>
    <w:p w14:paraId="0BFDEB99" w14:textId="77777777" w:rsidR="00723651" w:rsidRPr="00723651" w:rsidRDefault="00723651" w:rsidP="00723651">
      <w:pPr>
        <w:rPr>
          <w:b/>
          <w:bCs/>
        </w:rPr>
      </w:pPr>
    </w:p>
    <w:p w14:paraId="29958081" w14:textId="6A3A52C5" w:rsidR="00723651" w:rsidRDefault="00723651" w:rsidP="00723651">
      <w:r w:rsidRPr="00723651">
        <w:t>Hoe voorkom jij een betaal later kater?</w:t>
      </w:r>
    </w:p>
    <w:p w14:paraId="68DDE1B8" w14:textId="4CB0C7BB" w:rsidR="00723651" w:rsidRPr="00723651" w:rsidRDefault="00723651" w:rsidP="00723651">
      <w:r>
        <w:t>-</w:t>
      </w:r>
    </w:p>
    <w:p w14:paraId="5AA4E766" w14:textId="422F09EF" w:rsidR="00723651" w:rsidRPr="00723651" w:rsidRDefault="00723651" w:rsidP="00723651">
      <w:r w:rsidRPr="00723651">
        <w:t>Ik betaal nooit achteraf</w:t>
      </w:r>
    </w:p>
    <w:p w14:paraId="73EBCA2D" w14:textId="29BDA153" w:rsidR="00723651" w:rsidRDefault="00723651" w:rsidP="00723651">
      <w:r w:rsidRPr="00723651">
        <w:t>Ik betaal op tijd</w:t>
      </w:r>
    </w:p>
    <w:p w14:paraId="7751976A" w14:textId="50AEB874" w:rsidR="00723651" w:rsidRDefault="00723651" w:rsidP="00723651">
      <w:pPr>
        <w:rPr>
          <w:lang w:val="en-GB"/>
        </w:rPr>
      </w:pPr>
      <w:proofErr w:type="spellStart"/>
      <w:r w:rsidRPr="00723651">
        <w:rPr>
          <w:lang w:val="en-GB"/>
        </w:rPr>
        <w:t>Ik</w:t>
      </w:r>
      <w:proofErr w:type="spellEnd"/>
      <w:r w:rsidRPr="00723651">
        <w:rPr>
          <w:lang w:val="en-GB"/>
        </w:rPr>
        <w:t xml:space="preserve"> check </w:t>
      </w:r>
      <w:proofErr w:type="spellStart"/>
      <w:r w:rsidRPr="00723651">
        <w:rPr>
          <w:lang w:val="en-GB"/>
        </w:rPr>
        <w:t>mijn</w:t>
      </w:r>
      <w:proofErr w:type="spellEnd"/>
      <w:r w:rsidRPr="00723651">
        <w:rPr>
          <w:lang w:val="en-GB"/>
        </w:rPr>
        <w:t xml:space="preserve"> </w:t>
      </w:r>
      <w:proofErr w:type="spellStart"/>
      <w:r w:rsidRPr="00723651">
        <w:rPr>
          <w:lang w:val="en-GB"/>
        </w:rPr>
        <w:t>berichten</w:t>
      </w:r>
      <w:proofErr w:type="spellEnd"/>
    </w:p>
    <w:p w14:paraId="1ED96A9F" w14:textId="36C84A69" w:rsidR="00723651" w:rsidRPr="00723651" w:rsidRDefault="00723651" w:rsidP="00723651">
      <w:proofErr w:type="spellStart"/>
      <w:r w:rsidRPr="00723651">
        <w:rPr>
          <w:lang w:val="en-GB"/>
        </w:rPr>
        <w:t>Ik</w:t>
      </w:r>
      <w:proofErr w:type="spellEnd"/>
      <w:r w:rsidRPr="00723651">
        <w:rPr>
          <w:lang w:val="en-GB"/>
        </w:rPr>
        <w:t xml:space="preserve"> </w:t>
      </w:r>
      <w:proofErr w:type="spellStart"/>
      <w:r w:rsidRPr="00723651">
        <w:rPr>
          <w:lang w:val="en-GB"/>
        </w:rPr>
        <w:t>retourneer</w:t>
      </w:r>
      <w:proofErr w:type="spellEnd"/>
      <w:r w:rsidRPr="00723651">
        <w:rPr>
          <w:lang w:val="en-GB"/>
        </w:rPr>
        <w:t xml:space="preserve"> op </w:t>
      </w:r>
      <w:proofErr w:type="spellStart"/>
      <w:r w:rsidRPr="00723651">
        <w:rPr>
          <w:lang w:val="en-GB"/>
        </w:rPr>
        <w:t>tijd</w:t>
      </w:r>
      <w:proofErr w:type="spellEnd"/>
    </w:p>
    <w:p w14:paraId="41EFE82D" w14:textId="77777777" w:rsidR="00723651" w:rsidRDefault="00723651" w:rsidP="00723651">
      <w:pPr>
        <w:rPr>
          <w:b/>
          <w:bCs/>
        </w:rPr>
      </w:pPr>
    </w:p>
    <w:p w14:paraId="3D66A4A8" w14:textId="430E409D" w:rsidR="00723651" w:rsidRDefault="00723651" w:rsidP="00723651">
      <w:r>
        <w:rPr>
          <w:b/>
          <w:bCs/>
        </w:rPr>
        <w:t xml:space="preserve">CTA: </w:t>
      </w:r>
      <w:r w:rsidRPr="00723651">
        <w:t>meer informatie</w:t>
      </w:r>
    </w:p>
    <w:p w14:paraId="1A000411" w14:textId="77777777" w:rsidR="009D3FBA" w:rsidRDefault="009D3FBA"/>
    <w:sectPr w:rsidR="009D3F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651"/>
    <w:rsid w:val="000B3363"/>
    <w:rsid w:val="005F53BA"/>
    <w:rsid w:val="00723651"/>
    <w:rsid w:val="008022A7"/>
    <w:rsid w:val="009D3FBA"/>
    <w:rsid w:val="00A1097B"/>
    <w:rsid w:val="00CA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A38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23651"/>
  </w:style>
  <w:style w:type="paragraph" w:styleId="Kop1">
    <w:name w:val="heading 1"/>
    <w:basedOn w:val="Standaard"/>
    <w:next w:val="Standaard"/>
    <w:link w:val="Kop1Char"/>
    <w:uiPriority w:val="9"/>
    <w:qFormat/>
    <w:rsid w:val="007236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7236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7236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7236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236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2365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2365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2365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2365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236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7236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7236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23651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23651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23651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23651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23651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2365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72365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7236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2365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236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72365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723651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723651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723651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7236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23651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723651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23651"/>
  </w:style>
  <w:style w:type="paragraph" w:styleId="Kop1">
    <w:name w:val="heading 1"/>
    <w:basedOn w:val="Standaard"/>
    <w:next w:val="Standaard"/>
    <w:link w:val="Kop1Char"/>
    <w:uiPriority w:val="9"/>
    <w:qFormat/>
    <w:rsid w:val="007236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7236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7236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7236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236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2365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2365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2365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2365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236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7236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7236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23651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23651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23651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23651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23651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2365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72365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7236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2365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236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72365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723651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723651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723651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7236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23651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7236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B4006EA6</Template>
  <TotalTime>0</TotalTime>
  <Pages>1</Pages>
  <Words>88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Algemene Zaken</Company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Bram Tervoort</dc:creator>
  <cp:lastModifiedBy>Rog, mw. D.</cp:lastModifiedBy>
  <cp:revision>2</cp:revision>
  <dcterms:created xsi:type="dcterms:W3CDTF">2024-03-12T14:47:00Z</dcterms:created>
  <dcterms:modified xsi:type="dcterms:W3CDTF">2024-03-12T14:47:00Z</dcterms:modified>
</cp:coreProperties>
</file>